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5B40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SOMER</w:t>
      </w: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D75972B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Ashton.</w:t>
      </w:r>
    </w:p>
    <w:p w14:paraId="33351C45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8A6021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2969C65" w14:textId="77777777" w:rsidR="00807757" w:rsidRPr="00807757" w:rsidRDefault="00807757" w:rsidP="00807757">
      <w:pPr>
        <w:pStyle w:val="NoSpacing"/>
        <w:ind w:left="1440" w:hanging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1483</w:t>
      </w: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and William Leche of </w:t>
      </w:r>
      <w:proofErr w:type="spellStart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Dolbeare</w:t>
      </w:r>
      <w:proofErr w:type="spellEnd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made a plaint of debt against Robert </w:t>
      </w:r>
      <w:proofErr w:type="spellStart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Chubbe</w:t>
      </w:r>
      <w:proofErr w:type="spellEnd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Blachford</w:t>
      </w:r>
      <w:proofErr w:type="spellEnd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in </w:t>
      </w:r>
      <w:proofErr w:type="spellStart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Cornwood</w:t>
      </w:r>
      <w:proofErr w:type="spellEnd"/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Devon.</w:t>
      </w:r>
    </w:p>
    <w:p w14:paraId="56FA9054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0775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807757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657FC4D9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AFACF8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B8B94C2" w14:textId="77777777" w:rsidR="00807757" w:rsidRPr="00807757" w:rsidRDefault="00807757" w:rsidP="0080775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0775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July 2021</w:t>
      </w:r>
    </w:p>
    <w:p w14:paraId="69EC5092" w14:textId="77777777" w:rsidR="00BA00AB" w:rsidRPr="008077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07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267B5" w14:textId="77777777" w:rsidR="00807757" w:rsidRDefault="00807757" w:rsidP="009139A6">
      <w:r>
        <w:separator/>
      </w:r>
    </w:p>
  </w:endnote>
  <w:endnote w:type="continuationSeparator" w:id="0">
    <w:p w14:paraId="175F8039" w14:textId="77777777" w:rsidR="00807757" w:rsidRDefault="008077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A1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77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9A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BCEA0" w14:textId="77777777" w:rsidR="00807757" w:rsidRDefault="00807757" w:rsidP="009139A6">
      <w:r>
        <w:separator/>
      </w:r>
    </w:p>
  </w:footnote>
  <w:footnote w:type="continuationSeparator" w:id="0">
    <w:p w14:paraId="44CEA311" w14:textId="77777777" w:rsidR="00807757" w:rsidRDefault="008077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C2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CFA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15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757"/>
    <w:rsid w:val="000666E0"/>
    <w:rsid w:val="002510B7"/>
    <w:rsid w:val="005C130B"/>
    <w:rsid w:val="008077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873A4"/>
  <w15:chartTrackingRefBased/>
  <w15:docId w15:val="{AB182783-597D-4B14-A9DE-9DCC12B0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77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2021-09-04T07:37:00Z</dcterms:created>
  <dcterms:modified xsi:type="dcterms:W3CDTF">2021-09-04T07:38:00Z</dcterms:modified>
</cp:coreProperties>
</file>